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0373BB99"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DB41B0">
        <w:t>5</w:t>
      </w:r>
      <w:r w:rsidR="00BC3384">
        <w:t>7</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6A805BE4" w:rsidR="008F1DC7" w:rsidRPr="000507AE" w:rsidRDefault="008F1DC7" w:rsidP="008F1DC7">
            <w:r w:rsidRPr="000507AE">
              <w:t>DCP 4</w:t>
            </w:r>
            <w:r w:rsidR="00DB41B0">
              <w:t>5</w:t>
            </w:r>
            <w:r w:rsidR="00BC3384">
              <w:t>7</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4C50C319" w:rsidR="008F1DC7" w:rsidRPr="000507AE" w:rsidRDefault="00BC3384" w:rsidP="00D162B6">
            <w:r>
              <w:t>Housekeeping Items</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75B357D5"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r w:rsidR="00B5709D" w:rsidRPr="00B5709D">
              <w:t xml:space="preserve"> / Suppliers</w:t>
            </w:r>
            <w:r w:rsidR="00D4546B">
              <w:t xml:space="preserve"> </w:t>
            </w:r>
            <w:r w:rsidR="00D4546B" w:rsidRPr="00D4546B">
              <w:t>/</w:t>
            </w:r>
            <w:r w:rsidR="00D4546B">
              <w:t xml:space="preserve"> </w:t>
            </w:r>
            <w:r w:rsidR="00D4546B" w:rsidRPr="00D4546B">
              <w:t>CVA Registrants</w:t>
            </w:r>
            <w:r w:rsidR="00D4546B">
              <w:t xml:space="preserve"> </w:t>
            </w:r>
            <w:r w:rsidR="00D4546B" w:rsidRPr="00D4546B">
              <w:t>/</w:t>
            </w:r>
            <w:r w:rsidR="00D4546B">
              <w:t xml:space="preserve"> </w:t>
            </w:r>
            <w:r w:rsidR="00D4546B" w:rsidRPr="00D4546B">
              <w:t>Gas Suppliers</w:t>
            </w:r>
            <w:r w:rsidR="00D4546B">
              <w:t xml:space="preserve"> </w:t>
            </w:r>
            <w:r w:rsidR="00D4546B" w:rsidRPr="00D4546B">
              <w:t>/</w:t>
            </w:r>
            <w:r w:rsidR="00D4546B">
              <w:t xml:space="preserve"> </w:t>
            </w:r>
            <w:r w:rsidR="00D4546B" w:rsidRPr="00D4546B">
              <w:t>OTSO Party</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6C7E9B2C" w:rsidR="008F1DC7" w:rsidRPr="000507AE" w:rsidRDefault="008F1DC7" w:rsidP="000507AE">
            <w:pPr>
              <w:pStyle w:val="TOC1"/>
              <w:spacing w:after="80"/>
            </w:pPr>
            <w:r w:rsidRPr="000507AE">
              <w:t xml:space="preserve">Part </w:t>
            </w:r>
            <w:r w:rsidR="00D4546B">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69BC8EBD" w:rsidR="008F1DC7" w:rsidRPr="000507AE" w:rsidRDefault="00D4546B" w:rsidP="008F1DC7">
            <w:r>
              <w:t xml:space="preserve">06 November </w:t>
            </w:r>
            <w:r w:rsidR="00973ACF">
              <w:t>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64C4FC40" w:rsidR="008F1DC7" w:rsidRPr="000507AE" w:rsidRDefault="00B74D6B" w:rsidP="008F1DC7">
            <w:r>
              <w:t>12 September</w:t>
            </w:r>
            <w:r w:rsidR="00DB41B0">
              <w:t xml:space="preserve"> 2025</w:t>
            </w:r>
            <w:r w:rsidR="00DB41B0" w:rsidRPr="000507AE">
              <w:t xml:space="preserve"> </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6C8C" w14:textId="77777777" w:rsidR="00E157F8" w:rsidRDefault="00E157F8" w:rsidP="0072107A">
      <w:r>
        <w:separator/>
      </w:r>
    </w:p>
  </w:endnote>
  <w:endnote w:type="continuationSeparator" w:id="0">
    <w:p w14:paraId="2CABA14D" w14:textId="77777777" w:rsidR="00E157F8" w:rsidRDefault="00E157F8"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05B3" w14:textId="77777777" w:rsidR="007C05B7" w:rsidRDefault="007C0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0CA9891F" w:rsidR="00FD00A2" w:rsidRPr="003F2C25" w:rsidRDefault="007C05B7" w:rsidP="003F2C25">
    <w:pPr>
      <w:pStyle w:val="Footer"/>
    </w:pPr>
    <w:r>
      <w:t>21 August</w:t>
    </w:r>
    <w:r w:rsidR="003F2C25">
      <w:t xml:space="preserve"> 2025</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A0B29" w14:textId="77777777" w:rsidR="00E157F8" w:rsidRDefault="00E157F8" w:rsidP="0072107A">
      <w:r>
        <w:separator/>
      </w:r>
    </w:p>
  </w:footnote>
  <w:footnote w:type="continuationSeparator" w:id="0">
    <w:p w14:paraId="5864D22A" w14:textId="77777777" w:rsidR="00E157F8" w:rsidRDefault="00E157F8"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D1C5D" w14:textId="77777777" w:rsidR="007C05B7" w:rsidRDefault="007C0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7E9C0804" w:rsidR="003F2C25" w:rsidRDefault="003F2C25" w:rsidP="003F2C25">
    <w:pPr>
      <w:pStyle w:val="Header"/>
    </w:pPr>
    <w:r w:rsidRPr="00973740">
      <w:t>DCUSA Change Report</w:t>
    </w:r>
    <w:r w:rsidRPr="00973740">
      <w:tab/>
      <w:t xml:space="preserve">DCP </w:t>
    </w:r>
    <w:r>
      <w:t>4</w:t>
    </w:r>
    <w:r w:rsidR="00DB41B0">
      <w:t>5</w:t>
    </w:r>
    <w:r w:rsidR="00BC3384">
      <w:t>7</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16BE8"/>
    <w:rsid w:val="00720546"/>
    <w:rsid w:val="0072107A"/>
    <w:rsid w:val="00727A2C"/>
    <w:rsid w:val="007361B2"/>
    <w:rsid w:val="0076726D"/>
    <w:rsid w:val="007806CE"/>
    <w:rsid w:val="007829AE"/>
    <w:rsid w:val="007B68A0"/>
    <w:rsid w:val="007C05B7"/>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C3384"/>
    <w:rsid w:val="00BF0292"/>
    <w:rsid w:val="00C01797"/>
    <w:rsid w:val="00C14337"/>
    <w:rsid w:val="00C37884"/>
    <w:rsid w:val="00C44761"/>
    <w:rsid w:val="00CC0128"/>
    <w:rsid w:val="00CE497A"/>
    <w:rsid w:val="00D162B6"/>
    <w:rsid w:val="00D4546B"/>
    <w:rsid w:val="00D7706F"/>
    <w:rsid w:val="00D778BE"/>
    <w:rsid w:val="00D87081"/>
    <w:rsid w:val="00DA5999"/>
    <w:rsid w:val="00DB3EF9"/>
    <w:rsid w:val="00DB41B0"/>
    <w:rsid w:val="00DC1AA5"/>
    <w:rsid w:val="00DC59D8"/>
    <w:rsid w:val="00DD667B"/>
    <w:rsid w:val="00DD669B"/>
    <w:rsid w:val="00DE285C"/>
    <w:rsid w:val="00E05986"/>
    <w:rsid w:val="00E157F8"/>
    <w:rsid w:val="00E17CA9"/>
    <w:rsid w:val="00E359EB"/>
    <w:rsid w:val="00E42032"/>
    <w:rsid w:val="00E50519"/>
    <w:rsid w:val="00EA5EE1"/>
    <w:rsid w:val="00EB0F20"/>
    <w:rsid w:val="00EB3BB7"/>
    <w:rsid w:val="00EE2CEA"/>
    <w:rsid w:val="00EE5A6E"/>
    <w:rsid w:val="00EF062E"/>
    <w:rsid w:val="00F01B18"/>
    <w:rsid w:val="00F06208"/>
    <w:rsid w:val="00F26267"/>
    <w:rsid w:val="00F475F4"/>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30553B"/>
    <w:rsid w:val="00422EAF"/>
    <w:rsid w:val="00462651"/>
    <w:rsid w:val="00474451"/>
    <w:rsid w:val="00596E87"/>
    <w:rsid w:val="005B5974"/>
    <w:rsid w:val="006242E2"/>
    <w:rsid w:val="0063588F"/>
    <w:rsid w:val="006D6188"/>
    <w:rsid w:val="00716BE8"/>
    <w:rsid w:val="007B3EEA"/>
    <w:rsid w:val="008052A4"/>
    <w:rsid w:val="009757BD"/>
    <w:rsid w:val="009B2144"/>
    <w:rsid w:val="00AF0AA5"/>
    <w:rsid w:val="00CC0128"/>
    <w:rsid w:val="00D76E24"/>
    <w:rsid w:val="00DF6C2B"/>
    <w:rsid w:val="00E1531D"/>
    <w:rsid w:val="00E531C0"/>
    <w:rsid w:val="00EC703F"/>
    <w:rsid w:val="00F475F4"/>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502A6714-61CB-4B3A-BE4F-0B80B831DB1F}"/>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30</TotalTime>
  <Pages>2</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16</cp:revision>
  <cp:lastPrinted>2021-01-12T10:24:00Z</cp:lastPrinted>
  <dcterms:created xsi:type="dcterms:W3CDTF">2024-03-13T10:31:00Z</dcterms:created>
  <dcterms:modified xsi:type="dcterms:W3CDTF">2025-08-12T09:17:00Z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